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Edmonton and Winchmore Hill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Edmonton and Winchmore Hill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Edmonton and Winchmore Hill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Edmonton and Winchmore Hill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Edmonton and Winchmore Hill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Edmonton and Winchmore Hill are estimated to have a score of 1-2 on the PGSI (low-risk gambling), whilst </w:t>
      </w:r>
      <w:r w:rsidRPr="00773DF7">
        <w:rPr>
          <w:rFonts w:ascii="Libre Franklin Light" w:hAnsi="Libre Franklin Light" w:cs="Calibri Light"/>
          <w:b/>
          <w:bCs/>
          <w:color w:val="C45911" w:themeColor="accent2" w:themeShade="BF"/>
        </w:rPr>
        <w:t xml:space="preserve">5.7%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60.8% </w:t>
      </w:r>
      <w:r w:rsidRPr="004747BF">
        <w:rPr>
          <w:rFonts w:ascii="Libre Franklin Light" w:eastAsia="Times New Roman" w:hAnsi="Libre Franklin Light" w:cs="Calibri Light"/>
        </w:rPr>
        <w:t xml:space="preserve">of those respondents classified as PGSI 8+ in Edmonton and Winchmore Hill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Edmonton and Winchmore Hill is estimated to be </w:t>
      </w:r>
      <w:r w:rsidRPr="00773DF7">
        <w:rPr>
          <w:rFonts w:ascii="Libre Franklin Light" w:eastAsia="Times New Roman" w:hAnsi="Libre Franklin Light" w:cs="Calibri Light"/>
          <w:b/>
          <w:bCs/>
          <w:color w:val="C45911" w:themeColor="accent2" w:themeShade="BF"/>
        </w:rPr>
        <w:t xml:space="preserve">£3,836,482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Edmonton and Winchmore Hill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Edmonton and Winchmore Hill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Edmonton and Winchmore Hill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Edmonton and Winchmore Hill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dmonton and Winchmore Hil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Edmonton and Winchmore Hill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dmonton and Winchmore Hil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Edmonton and Winchmore Hill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Edmonton and Winchmore Hill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dmonton and Winchmore Hil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Edmonton and Winchmore Hill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44.8%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Edmonton and Winchmore Hill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Edmonton and Winchmore Hill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Edmonton and Winchmore Hill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Edmonton and Winchmore Hill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Edmonton and Winchmore Hill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£3,836,482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Edmonton and Winchmore Hill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£62,490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£1,292,328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£92,578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£26,038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£47,735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£2,315,313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£3,836,482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Edmonton and Winchmore Hill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Edmonton and Winchmore Hill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Edmonton and Winchmore Hill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Edmonton and Winchmore Hill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55.3%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Edmonton and Winchmore Hill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Edmonton and Winchmore Hill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Edmonton and Winchmore Hill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Edmonton and Winchmore Hill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30.5%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Edmonton and Winchmore Hill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55.3%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Edmonton and Winchmore Hill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Edmonton and Winchmore Hill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Edmonton and Winchmore Hill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FDAB34B-424F-4C12-AAD5-1FB72BB97CA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